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2B9" w:rsidRDefault="007B67F2" w:rsidP="006562B9">
      <w:pPr>
        <w:jc w:val="center"/>
        <w:rPr>
          <w:sz w:val="48"/>
          <w:szCs w:val="48"/>
        </w:rPr>
      </w:pPr>
      <w:r w:rsidRPr="006562B9">
        <w:rPr>
          <w:sz w:val="48"/>
          <w:szCs w:val="48"/>
        </w:rPr>
        <w:t>MA101 Nutrition Project Grade Sheet</w:t>
      </w:r>
    </w:p>
    <w:p w:rsidR="003F5BD8" w:rsidRDefault="006562B9" w:rsidP="006562B9">
      <w:pPr>
        <w:jc w:val="center"/>
        <w:rPr>
          <w:sz w:val="48"/>
          <w:szCs w:val="4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532506F" wp14:editId="7A08409B">
            <wp:extent cx="5391150" cy="2066925"/>
            <wp:effectExtent l="0" t="0" r="0" b="9525"/>
            <wp:docPr id="1" name="Picture 1" descr="Image result for nutr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utritio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B9" w:rsidRDefault="006562B9" w:rsidP="006562B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B67F2" w:rsidTr="007B67F2">
        <w:tc>
          <w:tcPr>
            <w:tcW w:w="3116" w:type="dxa"/>
          </w:tcPr>
          <w:p w:rsidR="007B67F2" w:rsidRDefault="007B67F2"/>
        </w:tc>
        <w:tc>
          <w:tcPr>
            <w:tcW w:w="3117" w:type="dxa"/>
          </w:tcPr>
          <w:p w:rsidR="007B67F2" w:rsidRDefault="007B67F2">
            <w:r>
              <w:t>Points</w:t>
            </w:r>
          </w:p>
        </w:tc>
        <w:tc>
          <w:tcPr>
            <w:tcW w:w="3117" w:type="dxa"/>
          </w:tcPr>
          <w:p w:rsidR="007B67F2" w:rsidRDefault="007B67F2">
            <w:r>
              <w:t>Points Awarded</w:t>
            </w:r>
          </w:p>
        </w:tc>
      </w:tr>
      <w:tr w:rsidR="007B67F2" w:rsidTr="007B67F2">
        <w:tc>
          <w:tcPr>
            <w:tcW w:w="3116" w:type="dxa"/>
          </w:tcPr>
          <w:p w:rsidR="007B67F2" w:rsidRDefault="007B67F2">
            <w:r>
              <w:t xml:space="preserve">Food Diary </w:t>
            </w:r>
          </w:p>
          <w:p w:rsidR="007B67F2" w:rsidRDefault="007B67F2"/>
        </w:tc>
        <w:tc>
          <w:tcPr>
            <w:tcW w:w="3117" w:type="dxa"/>
          </w:tcPr>
          <w:p w:rsidR="007B67F2" w:rsidRDefault="007B67F2">
            <w:r>
              <w:t>15</w:t>
            </w:r>
          </w:p>
        </w:tc>
        <w:tc>
          <w:tcPr>
            <w:tcW w:w="3117" w:type="dxa"/>
          </w:tcPr>
          <w:p w:rsidR="007B67F2" w:rsidRDefault="007B67F2"/>
        </w:tc>
      </w:tr>
      <w:tr w:rsidR="007B67F2" w:rsidTr="007B67F2">
        <w:tc>
          <w:tcPr>
            <w:tcW w:w="3116" w:type="dxa"/>
          </w:tcPr>
          <w:p w:rsidR="007B67F2" w:rsidRDefault="007B67F2">
            <w:r>
              <w:t>Poster of Healthy Meal Plan</w:t>
            </w:r>
          </w:p>
          <w:p w:rsidR="007B67F2" w:rsidRDefault="007B67F2"/>
        </w:tc>
        <w:tc>
          <w:tcPr>
            <w:tcW w:w="3117" w:type="dxa"/>
          </w:tcPr>
          <w:p w:rsidR="007B67F2" w:rsidRDefault="007B67F2">
            <w:r>
              <w:t>15</w:t>
            </w:r>
          </w:p>
        </w:tc>
        <w:tc>
          <w:tcPr>
            <w:tcW w:w="3117" w:type="dxa"/>
          </w:tcPr>
          <w:p w:rsidR="007B67F2" w:rsidRDefault="007B67F2"/>
        </w:tc>
      </w:tr>
      <w:tr w:rsidR="007B67F2" w:rsidTr="007B67F2">
        <w:tc>
          <w:tcPr>
            <w:tcW w:w="3116" w:type="dxa"/>
          </w:tcPr>
          <w:p w:rsidR="007B67F2" w:rsidRDefault="007B67F2">
            <w:r>
              <w:t>2 Page Evaluation of Diet</w:t>
            </w:r>
          </w:p>
          <w:p w:rsidR="007B67F2" w:rsidRDefault="007B67F2"/>
        </w:tc>
        <w:tc>
          <w:tcPr>
            <w:tcW w:w="3117" w:type="dxa"/>
          </w:tcPr>
          <w:p w:rsidR="007B67F2" w:rsidRDefault="007B67F2">
            <w:r>
              <w:t>30</w:t>
            </w:r>
          </w:p>
        </w:tc>
        <w:tc>
          <w:tcPr>
            <w:tcW w:w="3117" w:type="dxa"/>
          </w:tcPr>
          <w:p w:rsidR="007B67F2" w:rsidRDefault="007B67F2"/>
        </w:tc>
      </w:tr>
      <w:tr w:rsidR="007B67F2" w:rsidTr="007B67F2">
        <w:tc>
          <w:tcPr>
            <w:tcW w:w="3116" w:type="dxa"/>
          </w:tcPr>
          <w:p w:rsidR="007B67F2" w:rsidRDefault="007B67F2">
            <w:r>
              <w:t>Action Plan</w:t>
            </w:r>
          </w:p>
          <w:p w:rsidR="007B67F2" w:rsidRDefault="006562B9">
            <w:r>
              <w:t>Typed 1</w:t>
            </w:r>
            <w:r w:rsidR="007B67F2">
              <w:t xml:space="preserve"> pages double spaced</w:t>
            </w:r>
          </w:p>
          <w:p w:rsidR="007B67F2" w:rsidRDefault="007B67F2">
            <w:r>
              <w:t>Includes:</w:t>
            </w:r>
          </w:p>
          <w:p w:rsidR="007B67F2" w:rsidRDefault="007B67F2">
            <w:r>
              <w:t>3 goals</w:t>
            </w:r>
          </w:p>
          <w:p w:rsidR="007B67F2" w:rsidRDefault="007B67F2">
            <w:r>
              <w:t>3 Behavior changes for each goal (9)</w:t>
            </w:r>
          </w:p>
          <w:p w:rsidR="007B67F2" w:rsidRDefault="007B67F2">
            <w:r>
              <w:t xml:space="preserve">Answered the question: </w:t>
            </w:r>
          </w:p>
          <w:p w:rsidR="007B67F2" w:rsidRDefault="007B67F2">
            <w:r>
              <w:t>Are you really willing to try to implement this action plan? Why or Why not?</w:t>
            </w:r>
          </w:p>
        </w:tc>
        <w:tc>
          <w:tcPr>
            <w:tcW w:w="3117" w:type="dxa"/>
          </w:tcPr>
          <w:p w:rsidR="007B67F2" w:rsidRDefault="007B67F2">
            <w:r>
              <w:t>40</w:t>
            </w:r>
          </w:p>
        </w:tc>
        <w:tc>
          <w:tcPr>
            <w:tcW w:w="3117" w:type="dxa"/>
          </w:tcPr>
          <w:p w:rsidR="007B67F2" w:rsidRDefault="007B67F2"/>
        </w:tc>
      </w:tr>
      <w:tr w:rsidR="007B67F2" w:rsidTr="007B67F2">
        <w:tc>
          <w:tcPr>
            <w:tcW w:w="3116" w:type="dxa"/>
          </w:tcPr>
          <w:p w:rsidR="007B67F2" w:rsidRDefault="007B67F2"/>
        </w:tc>
        <w:tc>
          <w:tcPr>
            <w:tcW w:w="3117" w:type="dxa"/>
          </w:tcPr>
          <w:p w:rsidR="007B67F2" w:rsidRDefault="007B67F2">
            <w:r>
              <w:t>TOTAL Points</w:t>
            </w:r>
          </w:p>
        </w:tc>
        <w:tc>
          <w:tcPr>
            <w:tcW w:w="3117" w:type="dxa"/>
          </w:tcPr>
          <w:p w:rsidR="007B67F2" w:rsidRDefault="007B67F2"/>
        </w:tc>
      </w:tr>
    </w:tbl>
    <w:p w:rsidR="007B67F2" w:rsidRDefault="007B67F2"/>
    <w:sectPr w:rsidR="007B6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7F2"/>
    <w:rsid w:val="003F5BD8"/>
    <w:rsid w:val="006562B9"/>
    <w:rsid w:val="007B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5A6009-8ADB-4452-B226-58351472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E604AB8A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L. Marchell</dc:creator>
  <cp:keywords/>
  <dc:description/>
  <cp:lastModifiedBy>Barbara L. Marchell</cp:lastModifiedBy>
  <cp:revision>2</cp:revision>
  <cp:lastPrinted>2018-09-24T13:24:00Z</cp:lastPrinted>
  <dcterms:created xsi:type="dcterms:W3CDTF">2018-09-24T13:28:00Z</dcterms:created>
  <dcterms:modified xsi:type="dcterms:W3CDTF">2018-09-24T13:28:00Z</dcterms:modified>
</cp:coreProperties>
</file>